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F38" w:rsidRDefault="00E41BE9">
      <w:bookmarkStart w:id="0" w:name="_GoBack"/>
      <w:bookmarkEnd w:id="0"/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1330325</wp:posOffset>
                </wp:positionH>
                <wp:positionV relativeFrom="paragraph">
                  <wp:posOffset>3505835</wp:posOffset>
                </wp:positionV>
                <wp:extent cx="2609850" cy="1781175"/>
                <wp:effectExtent l="0" t="635" r="3175" b="0"/>
                <wp:wrapNone/>
                <wp:docPr id="8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0" cy="178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9F0F3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color w:val="FFFFFF"/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color w:val="FFFFFF"/>
                                <w:sz w:val="180"/>
                                <w:szCs w:val="180"/>
                              </w:rPr>
                              <w:t>Day</w:t>
                            </w:r>
                          </w:p>
                          <w:p w:rsidR="00000000" w:rsidRDefault="009F0F3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color w:val="FFFFFF"/>
                                <w:sz w:val="180"/>
                                <w:szCs w:val="1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7" o:spid="_x0000_s1026" type="#_x0000_t202" style="position:absolute;left:0;text-align:left;margin-left:104.75pt;margin-top:276.05pt;width:205.5pt;height:14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" filled="f" stroked="f">
                <v:textbox>
                  <w:txbxContent>
                    <w:p w:rsidR="00000000" w:rsidRDefault="009F0F38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color w:val="FFFFFF"/>
                          <w:sz w:val="180"/>
                          <w:szCs w:val="18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color w:val="FFFFFF"/>
                          <w:sz w:val="180"/>
                          <w:szCs w:val="180"/>
                        </w:rPr>
                        <w:t>Day</w:t>
                      </w:r>
                    </w:p>
                    <w:p w:rsidR="00000000" w:rsidRDefault="009F0F38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color w:val="FFFFFF"/>
                          <w:sz w:val="180"/>
                          <w:szCs w:val="1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1301750</wp:posOffset>
                </wp:positionH>
                <wp:positionV relativeFrom="paragraph">
                  <wp:posOffset>1586230</wp:posOffset>
                </wp:positionV>
                <wp:extent cx="2667000" cy="914400"/>
                <wp:effectExtent l="0" t="0" r="3175" b="4445"/>
                <wp:wrapNone/>
                <wp:docPr id="7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9F0F3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color w:val="FFFFFF"/>
                                <w:sz w:val="120"/>
                                <w:szCs w:val="18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color w:val="FFFFFF"/>
                                <w:sz w:val="120"/>
                                <w:szCs w:val="180"/>
                              </w:rPr>
                              <w:t>2.14</w:t>
                            </w:r>
                          </w:p>
                          <w:p w:rsidR="00000000" w:rsidRDefault="009F0F3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color w:val="FFFFFF"/>
                                <w:sz w:val="180"/>
                                <w:szCs w:val="1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27" type="#_x0000_t202" style="position:absolute;left:0;text-align:left;margin-left:102.5pt;margin-top:124.9pt;width:210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" filled="f" stroked="f">
                <v:textbox>
                  <w:txbxContent>
                    <w:p w:rsidR="00000000" w:rsidRDefault="009F0F38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color w:val="FFFFFF"/>
                          <w:sz w:val="120"/>
                          <w:szCs w:val="18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color w:val="FFFFFF"/>
                          <w:sz w:val="120"/>
                          <w:szCs w:val="180"/>
                        </w:rPr>
                        <w:t>2.14</w:t>
                      </w:r>
                    </w:p>
                    <w:p w:rsidR="00000000" w:rsidRDefault="009F0F38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color w:val="FFFFFF"/>
                          <w:sz w:val="180"/>
                          <w:szCs w:val="1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-132080</wp:posOffset>
                </wp:positionH>
                <wp:positionV relativeFrom="paragraph">
                  <wp:posOffset>2477135</wp:posOffset>
                </wp:positionV>
                <wp:extent cx="5534025" cy="1352550"/>
                <wp:effectExtent l="1270" t="635" r="0" b="0"/>
                <wp:wrapNone/>
                <wp:docPr id="6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4025" cy="135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9F0F38">
                            <w:pPr>
                              <w:pStyle w:val="2"/>
                              <w:jc w:val="center"/>
                              <w:rPr>
                                <w:rFonts w:hint="eastAsia"/>
                                <w:i/>
                                <w:iCs/>
                                <w:sz w:val="180"/>
                              </w:rPr>
                            </w:pPr>
                            <w:r>
                              <w:rPr>
                                <w:i/>
                                <w:iCs/>
                                <w:sz w:val="180"/>
                              </w:rPr>
                              <w:t>Valentine's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28" type="#_x0000_t202" style="position:absolute;left:0;text-align:left;margin-left:-10.4pt;margin-top:195.05pt;width:435.75pt;height:10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" filled="f" stroked="f">
                <v:textbox>
                  <w:txbxContent>
                    <w:p w:rsidR="00000000" w:rsidRDefault="009F0F38">
                      <w:pPr>
                        <w:pStyle w:val="2"/>
                        <w:jc w:val="center"/>
                        <w:rPr>
                          <w:rFonts w:hint="eastAsia"/>
                          <w:i/>
                          <w:iCs/>
                          <w:sz w:val="180"/>
                        </w:rPr>
                      </w:pPr>
                      <w:r>
                        <w:rPr>
                          <w:i/>
                          <w:iCs/>
                          <w:sz w:val="180"/>
                        </w:rPr>
                        <w:t>Valentine's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-662305</wp:posOffset>
                </wp:positionH>
                <wp:positionV relativeFrom="paragraph">
                  <wp:posOffset>466725</wp:posOffset>
                </wp:positionV>
                <wp:extent cx="6737350" cy="6290945"/>
                <wp:effectExtent l="4445" t="0" r="1905" b="5080"/>
                <wp:wrapNone/>
                <wp:docPr id="5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7350" cy="6290945"/>
                        </a:xfrm>
                        <a:custGeom>
                          <a:avLst/>
                          <a:gdLst>
                            <a:gd name="T0" fmla="*/ 3791 w 10172"/>
                            <a:gd name="T1" fmla="*/ 9364 h 9498"/>
                            <a:gd name="T2" fmla="*/ 2959 w 10172"/>
                            <a:gd name="T3" fmla="*/ 8834 h 9498"/>
                            <a:gd name="T4" fmla="*/ 1655 w 10172"/>
                            <a:gd name="T5" fmla="*/ 7634 h 9498"/>
                            <a:gd name="T6" fmla="*/ 591 w 10172"/>
                            <a:gd name="T7" fmla="*/ 5894 h 9498"/>
                            <a:gd name="T8" fmla="*/ 125 w 10172"/>
                            <a:gd name="T9" fmla="*/ 4122 h 9498"/>
                            <a:gd name="T10" fmla="*/ 95 w 10172"/>
                            <a:gd name="T11" fmla="*/ 2562 h 9498"/>
                            <a:gd name="T12" fmla="*/ 695 w 10172"/>
                            <a:gd name="T13" fmla="*/ 1302 h 9498"/>
                            <a:gd name="T14" fmla="*/ 1775 w 10172"/>
                            <a:gd name="T15" fmla="*/ 386 h 9498"/>
                            <a:gd name="T16" fmla="*/ 2959 w 10172"/>
                            <a:gd name="T17" fmla="*/ 42 h 9498"/>
                            <a:gd name="T18" fmla="*/ 3829 w 10172"/>
                            <a:gd name="T19" fmla="*/ 134 h 9498"/>
                            <a:gd name="T20" fmla="*/ 5135 w 10172"/>
                            <a:gd name="T21" fmla="*/ 282 h 9498"/>
                            <a:gd name="T22" fmla="*/ 6319 w 10172"/>
                            <a:gd name="T23" fmla="*/ 134 h 9498"/>
                            <a:gd name="T24" fmla="*/ 7175 w 10172"/>
                            <a:gd name="T25" fmla="*/ 26 h 9498"/>
                            <a:gd name="T26" fmla="*/ 8075 w 10172"/>
                            <a:gd name="T27" fmla="*/ 238 h 9498"/>
                            <a:gd name="T28" fmla="*/ 9109 w 10172"/>
                            <a:gd name="T29" fmla="*/ 914 h 9498"/>
                            <a:gd name="T30" fmla="*/ 9875 w 10172"/>
                            <a:gd name="T31" fmla="*/ 1934 h 9498"/>
                            <a:gd name="T32" fmla="*/ 10145 w 10172"/>
                            <a:gd name="T33" fmla="*/ 2894 h 9498"/>
                            <a:gd name="T34" fmla="*/ 10039 w 10172"/>
                            <a:gd name="T35" fmla="*/ 4406 h 9498"/>
                            <a:gd name="T36" fmla="*/ 9515 w 10172"/>
                            <a:gd name="T37" fmla="*/ 6014 h 9498"/>
                            <a:gd name="T38" fmla="*/ 8765 w 10172"/>
                            <a:gd name="T39" fmla="*/ 7274 h 9498"/>
                            <a:gd name="T40" fmla="*/ 7579 w 10172"/>
                            <a:gd name="T41" fmla="*/ 8518 h 9498"/>
                            <a:gd name="T42" fmla="*/ 6443 w 10172"/>
                            <a:gd name="T43" fmla="*/ 9340 h 9498"/>
                            <a:gd name="T44" fmla="*/ 6128 w 10172"/>
                            <a:gd name="T45" fmla="*/ 9466 h 9498"/>
                            <a:gd name="T46" fmla="*/ 5023 w 10172"/>
                            <a:gd name="T47" fmla="*/ 9475 h 9498"/>
                            <a:gd name="T48" fmla="*/ 4103 w 10172"/>
                            <a:gd name="T49" fmla="*/ 9463 h 9498"/>
                            <a:gd name="T50" fmla="*/ 3953 w 10172"/>
                            <a:gd name="T51" fmla="*/ 9457 h 9498"/>
                            <a:gd name="T52" fmla="*/ 3791 w 10172"/>
                            <a:gd name="T53" fmla="*/ 9364 h 94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10172" h="9498">
                              <a:moveTo>
                                <a:pt x="3791" y="9364"/>
                              </a:moveTo>
                              <a:cubicBezTo>
                                <a:pt x="3625" y="9264"/>
                                <a:pt x="3315" y="9122"/>
                                <a:pt x="2959" y="8834"/>
                              </a:cubicBezTo>
                              <a:cubicBezTo>
                                <a:pt x="2603" y="8546"/>
                                <a:pt x="2050" y="8124"/>
                                <a:pt x="1655" y="7634"/>
                              </a:cubicBezTo>
                              <a:cubicBezTo>
                                <a:pt x="1260" y="7144"/>
                                <a:pt x="846" y="6479"/>
                                <a:pt x="591" y="5894"/>
                              </a:cubicBezTo>
                              <a:cubicBezTo>
                                <a:pt x="336" y="5309"/>
                                <a:pt x="208" y="4677"/>
                                <a:pt x="125" y="4122"/>
                              </a:cubicBezTo>
                              <a:cubicBezTo>
                                <a:pt x="42" y="3567"/>
                                <a:pt x="0" y="3032"/>
                                <a:pt x="95" y="2562"/>
                              </a:cubicBezTo>
                              <a:cubicBezTo>
                                <a:pt x="190" y="2092"/>
                                <a:pt x="415" y="1665"/>
                                <a:pt x="695" y="1302"/>
                              </a:cubicBezTo>
                              <a:cubicBezTo>
                                <a:pt x="975" y="939"/>
                                <a:pt x="1398" y="596"/>
                                <a:pt x="1775" y="386"/>
                              </a:cubicBezTo>
                              <a:cubicBezTo>
                                <a:pt x="2152" y="176"/>
                                <a:pt x="2617" y="84"/>
                                <a:pt x="2959" y="42"/>
                              </a:cubicBezTo>
                              <a:cubicBezTo>
                                <a:pt x="3301" y="0"/>
                                <a:pt x="3466" y="94"/>
                                <a:pt x="3829" y="134"/>
                              </a:cubicBezTo>
                              <a:cubicBezTo>
                                <a:pt x="4192" y="174"/>
                                <a:pt x="4720" y="282"/>
                                <a:pt x="5135" y="282"/>
                              </a:cubicBezTo>
                              <a:cubicBezTo>
                                <a:pt x="5550" y="282"/>
                                <a:pt x="5979" y="177"/>
                                <a:pt x="6319" y="134"/>
                              </a:cubicBezTo>
                              <a:cubicBezTo>
                                <a:pt x="6659" y="91"/>
                                <a:pt x="6882" y="9"/>
                                <a:pt x="7175" y="26"/>
                              </a:cubicBezTo>
                              <a:cubicBezTo>
                                <a:pt x="7468" y="43"/>
                                <a:pt x="7753" y="90"/>
                                <a:pt x="8075" y="238"/>
                              </a:cubicBezTo>
                              <a:cubicBezTo>
                                <a:pt x="8397" y="386"/>
                                <a:pt x="8809" y="631"/>
                                <a:pt x="9109" y="914"/>
                              </a:cubicBezTo>
                              <a:cubicBezTo>
                                <a:pt x="9409" y="1197"/>
                                <a:pt x="9702" y="1604"/>
                                <a:pt x="9875" y="1934"/>
                              </a:cubicBezTo>
                              <a:cubicBezTo>
                                <a:pt x="10048" y="2264"/>
                                <a:pt x="10118" y="2482"/>
                                <a:pt x="10145" y="2894"/>
                              </a:cubicBezTo>
                              <a:cubicBezTo>
                                <a:pt x="10172" y="3306"/>
                                <a:pt x="10144" y="3886"/>
                                <a:pt x="10039" y="4406"/>
                              </a:cubicBezTo>
                              <a:cubicBezTo>
                                <a:pt x="9934" y="4926"/>
                                <a:pt x="9727" y="5536"/>
                                <a:pt x="9515" y="6014"/>
                              </a:cubicBezTo>
                              <a:cubicBezTo>
                                <a:pt x="9303" y="6492"/>
                                <a:pt x="9088" y="6857"/>
                                <a:pt x="8765" y="7274"/>
                              </a:cubicBezTo>
                              <a:cubicBezTo>
                                <a:pt x="8442" y="7691"/>
                                <a:pt x="7966" y="8174"/>
                                <a:pt x="7579" y="8518"/>
                              </a:cubicBezTo>
                              <a:cubicBezTo>
                                <a:pt x="7192" y="8862"/>
                                <a:pt x="6685" y="9182"/>
                                <a:pt x="6443" y="9340"/>
                              </a:cubicBezTo>
                              <a:cubicBezTo>
                                <a:pt x="6201" y="9498"/>
                                <a:pt x="6365" y="9444"/>
                                <a:pt x="6128" y="9466"/>
                              </a:cubicBezTo>
                              <a:cubicBezTo>
                                <a:pt x="5891" y="9488"/>
                                <a:pt x="5360" y="9475"/>
                                <a:pt x="5023" y="9475"/>
                              </a:cubicBezTo>
                              <a:cubicBezTo>
                                <a:pt x="4686" y="9475"/>
                                <a:pt x="4281" y="9466"/>
                                <a:pt x="4103" y="9463"/>
                              </a:cubicBezTo>
                              <a:cubicBezTo>
                                <a:pt x="3925" y="9460"/>
                                <a:pt x="4005" y="9474"/>
                                <a:pt x="3953" y="9457"/>
                              </a:cubicBezTo>
                              <a:cubicBezTo>
                                <a:pt x="3901" y="9440"/>
                                <a:pt x="3825" y="9383"/>
                                <a:pt x="3791" y="936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66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1" o:spid="_x0000_s1026" style="position:absolute;left:0;text-align:left;margin-left:-52.15pt;margin-top:36.75pt;width:530.5pt;height:495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172,9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" path="m3791,9364c3625,9264,3315,9122,2959,8834,2603,8546,2050,8124,1655,7634,1260,7144,846,6479,591,5894,336,5309,208,4677,125,4122,42,3567,,3032,95,2562,190,2092,415,1665,695,1302,975,939,1398,596,1775,386,2152,176,2617,84,2959,42v342,-42,507,52,870,92c4192,174,4720,282,5135,282v415,,844,-105,1184,-148c6659,91,6882,9,7175,26v293,17,578,64,900,212c8397,386,8809,631,9109,914v300,283,593,690,766,1020c10048,2264,10118,2482,10145,2894v27,412,-1,992,-106,1512c9934,4926,9727,5536,9515,6014v-212,478,-427,843,-750,1260c8442,7691,7966,8174,7579,8518v-387,344,-894,664,-1136,822c6201,9498,6365,9444,6128,9466v-237,22,-768,9,-1105,9c4686,9475,4281,9466,4103,9463v-178,-3,-98,11,-150,-6c3901,9440,3825,9383,3791,9364xe" fillcolor="red" stroked="f" strokecolor="#f60" strokeweight="2pt">
                <v:path arrowok="t" o:connecttype="custom" o:connectlocs="2510941,6202191;1959872,5851148;1096177,5056335;391445,3903857;82793,2730183;62923,1696926;460328,862372;1175658,255665;1959872,27818;2536110,88754;3401130,186781;4185344,88754;4752309,17221;5348417,157638;6033280,605383;6540634,1280974;6719467,1916824;6649258,2918288;6302191,3983338;5805434,4817892;5019895,5641848;4267474,6186295;4058836,6269750;3326947,6275711;2717592,6267763;2618241,6263789;2510941,6202191" o:connectangles="0,0,0,0,0,0,0,0,0,0,0,0,0,0,0,0,0,0,0,0,0,0,0,0,0,0,0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7239000</wp:posOffset>
                </wp:positionV>
                <wp:extent cx="2324100" cy="0"/>
                <wp:effectExtent l="20955" t="19050" r="17145" b="19050"/>
                <wp:wrapNone/>
                <wp:docPr id="4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4100" cy="0"/>
                        </a:xfrm>
                        <a:prstGeom prst="line">
                          <a:avLst/>
                        </a:prstGeom>
                        <a:noFill/>
                        <a:ln w="25400" cap="rnd">
                          <a:solidFill>
                            <a:srgbClr val="FF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570pt" to="165.15pt,5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" strokecolor="red" strokeweight="2pt">
                <v:stroke dashstyle="1 1" endcap="round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7239000</wp:posOffset>
                </wp:positionV>
                <wp:extent cx="1943100" cy="1559560"/>
                <wp:effectExtent l="0" t="0" r="0" b="2540"/>
                <wp:wrapNone/>
                <wp:docPr id="3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55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9F0F38">
                            <w:pPr>
                              <w:rPr>
                                <w:rFonts w:eastAsia="ＭＳ ゴシック" w:hint="eastAsia"/>
                                <w:color w:val="FF0000"/>
                                <w:sz w:val="16"/>
                              </w:rPr>
                            </w:pPr>
                            <w:r>
                              <w:rPr>
                                <w:rFonts w:eastAsia="ＭＳ ゴシック" w:hint="eastAsia"/>
                                <w:color w:val="FF0000"/>
                                <w:sz w:val="16"/>
                              </w:rPr>
                              <w:t>この線より下に画像や文字などを</w:t>
                            </w:r>
                          </w:p>
                          <w:p w:rsidR="00000000" w:rsidRDefault="009F0F38">
                            <w:pPr>
                              <w:rPr>
                                <w:rFonts w:hint="eastAsia"/>
                                <w:sz w:val="16"/>
                              </w:rPr>
                            </w:pPr>
                            <w:r>
                              <w:rPr>
                                <w:rFonts w:eastAsia="ＭＳ ゴシック" w:hint="eastAsia"/>
                                <w:color w:val="FF0000"/>
                                <w:sz w:val="16"/>
                              </w:rPr>
                              <w:t>レイアウトしないでください。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29" type="#_x0000_t202" style="position:absolute;left:0;text-align:left;margin-left:-18pt;margin-top:570pt;width:153pt;height:122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" filled="f" stroked="f">
                <v:textbox>
                  <w:txbxContent>
                    <w:p w:rsidR="00000000" w:rsidRDefault="009F0F38">
                      <w:pPr>
                        <w:rPr>
                          <w:rFonts w:eastAsia="ＭＳ ゴシック" w:hint="eastAsia"/>
                          <w:color w:val="FF0000"/>
                          <w:sz w:val="16"/>
                        </w:rPr>
                      </w:pPr>
                      <w:r>
                        <w:rPr>
                          <w:rFonts w:eastAsia="ＭＳ ゴシック" w:hint="eastAsia"/>
                          <w:color w:val="FF0000"/>
                          <w:sz w:val="16"/>
                        </w:rPr>
                        <w:t>この線より下に画像や文字などを</w:t>
                      </w:r>
                    </w:p>
                    <w:p w:rsidR="00000000" w:rsidRDefault="009F0F38">
                      <w:pPr>
                        <w:rPr>
                          <w:rFonts w:hint="eastAsia"/>
                          <w:sz w:val="16"/>
                        </w:rPr>
                      </w:pPr>
                      <w:r>
                        <w:rPr>
                          <w:rFonts w:eastAsia="ＭＳ ゴシック" w:hint="eastAsia"/>
                          <w:color w:val="FF0000"/>
                          <w:sz w:val="16"/>
                        </w:rPr>
                        <w:t>レイアウトしないでください。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-911860</wp:posOffset>
                </wp:positionH>
                <wp:positionV relativeFrom="paragraph">
                  <wp:posOffset>-1107440</wp:posOffset>
                </wp:positionV>
                <wp:extent cx="5585460" cy="988060"/>
                <wp:effectExtent l="2540" t="0" r="3175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5460" cy="988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9F0F38">
                            <w:pPr>
                              <w:rPr>
                                <w:rFonts w:eastAsia="ＭＳ ゴシック" w:hint="eastAsia"/>
                                <w:sz w:val="20"/>
                              </w:rPr>
                            </w:pPr>
                            <w:r>
                              <w:rPr>
                                <w:rFonts w:eastAsia="ＭＳ ゴシック" w:hint="eastAsia"/>
                                <w:sz w:val="20"/>
                              </w:rPr>
                              <w:t>【インクジェットバルーン　ハート型（表面）】</w:t>
                            </w:r>
                          </w:p>
                          <w:p w:rsidR="00000000" w:rsidRDefault="009F0F38">
                            <w:pPr>
                              <w:pStyle w:val="2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赤枠は、インクジェットバルーンの型です。レイアウト用のガイドとして、ご活用ください。</w:t>
                            </w:r>
                          </w:p>
                          <w:p w:rsidR="00000000" w:rsidRDefault="009F0F38">
                            <w:pPr>
                              <w:pStyle w:val="3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</w:rPr>
                              <w:t>※</w:t>
                            </w:r>
                            <w:r>
                              <w:rPr>
                                <w:rFonts w:hint="eastAsia"/>
                              </w:rPr>
                              <w:t>ご注意：印刷する前に、赤枠を削除してください。</w:t>
                            </w:r>
                          </w:p>
                          <w:p w:rsidR="00000000" w:rsidRDefault="009F0F38">
                            <w:pPr>
                              <w:pStyle w:val="30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</w:rPr>
                              <w:t xml:space="preserve">　　　　　削除しないで印刷すると、赤枠も印刷されてしまいます。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left:0;text-align:left;margin-left:-71.8pt;margin-top:-87.2pt;width:439.8pt;height:77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w6Ktg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" filled="f" stroked="f">
                <v:textbox>
                  <w:txbxContent>
                    <w:p w:rsidR="00000000" w:rsidRDefault="009F0F38">
                      <w:pPr>
                        <w:rPr>
                          <w:rFonts w:eastAsia="ＭＳ ゴシック" w:hint="eastAsia"/>
                          <w:sz w:val="20"/>
                        </w:rPr>
                      </w:pPr>
                      <w:r>
                        <w:rPr>
                          <w:rFonts w:eastAsia="ＭＳ ゴシック" w:hint="eastAsia"/>
                          <w:sz w:val="20"/>
                        </w:rPr>
                        <w:t>【インクジェットバルーン　ハート型（表面）】</w:t>
                      </w:r>
                    </w:p>
                    <w:p w:rsidR="00000000" w:rsidRDefault="009F0F38">
                      <w:pPr>
                        <w:pStyle w:val="2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赤枠は、インクジェットバルーンの型です。レイアウト用のガイドとして、ご活用ください。</w:t>
                      </w:r>
                    </w:p>
                    <w:p w:rsidR="00000000" w:rsidRDefault="009F0F38">
                      <w:pPr>
                        <w:pStyle w:val="3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color w:val="auto"/>
                        </w:rPr>
                        <w:t>※</w:t>
                      </w:r>
                      <w:r>
                        <w:rPr>
                          <w:rFonts w:hint="eastAsia"/>
                        </w:rPr>
                        <w:t>ご注意：印刷する前に、赤枠を削除してください。</w:t>
                      </w:r>
                    </w:p>
                    <w:p w:rsidR="00000000" w:rsidRDefault="009F0F38">
                      <w:pPr>
                        <w:pStyle w:val="30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color w:val="auto"/>
                        </w:rPr>
                        <w:t xml:space="preserve">　　　　　削除しないで印刷すると、赤枠も印刷されてしまいます。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-578485</wp:posOffset>
                </wp:positionH>
                <wp:positionV relativeFrom="paragraph">
                  <wp:posOffset>561975</wp:posOffset>
                </wp:positionV>
                <wp:extent cx="6541135" cy="6107430"/>
                <wp:effectExtent l="21590" t="19050" r="19050" b="17145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41135" cy="6107430"/>
                        </a:xfrm>
                        <a:custGeom>
                          <a:avLst/>
                          <a:gdLst>
                            <a:gd name="T0" fmla="*/ 3791 w 10172"/>
                            <a:gd name="T1" fmla="*/ 9364 h 9498"/>
                            <a:gd name="T2" fmla="*/ 2959 w 10172"/>
                            <a:gd name="T3" fmla="*/ 8834 h 9498"/>
                            <a:gd name="T4" fmla="*/ 1655 w 10172"/>
                            <a:gd name="T5" fmla="*/ 7634 h 9498"/>
                            <a:gd name="T6" fmla="*/ 591 w 10172"/>
                            <a:gd name="T7" fmla="*/ 5894 h 9498"/>
                            <a:gd name="T8" fmla="*/ 125 w 10172"/>
                            <a:gd name="T9" fmla="*/ 4122 h 9498"/>
                            <a:gd name="T10" fmla="*/ 95 w 10172"/>
                            <a:gd name="T11" fmla="*/ 2562 h 9498"/>
                            <a:gd name="T12" fmla="*/ 695 w 10172"/>
                            <a:gd name="T13" fmla="*/ 1302 h 9498"/>
                            <a:gd name="T14" fmla="*/ 1775 w 10172"/>
                            <a:gd name="T15" fmla="*/ 386 h 9498"/>
                            <a:gd name="T16" fmla="*/ 2959 w 10172"/>
                            <a:gd name="T17" fmla="*/ 42 h 9498"/>
                            <a:gd name="T18" fmla="*/ 3829 w 10172"/>
                            <a:gd name="T19" fmla="*/ 134 h 9498"/>
                            <a:gd name="T20" fmla="*/ 5135 w 10172"/>
                            <a:gd name="T21" fmla="*/ 282 h 9498"/>
                            <a:gd name="T22" fmla="*/ 6319 w 10172"/>
                            <a:gd name="T23" fmla="*/ 134 h 9498"/>
                            <a:gd name="T24" fmla="*/ 7175 w 10172"/>
                            <a:gd name="T25" fmla="*/ 26 h 9498"/>
                            <a:gd name="T26" fmla="*/ 8075 w 10172"/>
                            <a:gd name="T27" fmla="*/ 238 h 9498"/>
                            <a:gd name="T28" fmla="*/ 9109 w 10172"/>
                            <a:gd name="T29" fmla="*/ 914 h 9498"/>
                            <a:gd name="T30" fmla="*/ 9875 w 10172"/>
                            <a:gd name="T31" fmla="*/ 1934 h 9498"/>
                            <a:gd name="T32" fmla="*/ 10145 w 10172"/>
                            <a:gd name="T33" fmla="*/ 2894 h 9498"/>
                            <a:gd name="T34" fmla="*/ 10039 w 10172"/>
                            <a:gd name="T35" fmla="*/ 4406 h 9498"/>
                            <a:gd name="T36" fmla="*/ 9515 w 10172"/>
                            <a:gd name="T37" fmla="*/ 6014 h 9498"/>
                            <a:gd name="T38" fmla="*/ 8765 w 10172"/>
                            <a:gd name="T39" fmla="*/ 7274 h 9498"/>
                            <a:gd name="T40" fmla="*/ 7579 w 10172"/>
                            <a:gd name="T41" fmla="*/ 8518 h 9498"/>
                            <a:gd name="T42" fmla="*/ 6443 w 10172"/>
                            <a:gd name="T43" fmla="*/ 9340 h 9498"/>
                            <a:gd name="T44" fmla="*/ 6128 w 10172"/>
                            <a:gd name="T45" fmla="*/ 9466 h 9498"/>
                            <a:gd name="T46" fmla="*/ 5023 w 10172"/>
                            <a:gd name="T47" fmla="*/ 9475 h 9498"/>
                            <a:gd name="T48" fmla="*/ 4103 w 10172"/>
                            <a:gd name="T49" fmla="*/ 9463 h 9498"/>
                            <a:gd name="T50" fmla="*/ 3953 w 10172"/>
                            <a:gd name="T51" fmla="*/ 9457 h 9498"/>
                            <a:gd name="T52" fmla="*/ 3791 w 10172"/>
                            <a:gd name="T53" fmla="*/ 9364 h 94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10172" h="9498">
                              <a:moveTo>
                                <a:pt x="3791" y="9364"/>
                              </a:moveTo>
                              <a:cubicBezTo>
                                <a:pt x="3625" y="9264"/>
                                <a:pt x="3315" y="9122"/>
                                <a:pt x="2959" y="8834"/>
                              </a:cubicBezTo>
                              <a:cubicBezTo>
                                <a:pt x="2603" y="8546"/>
                                <a:pt x="2050" y="8124"/>
                                <a:pt x="1655" y="7634"/>
                              </a:cubicBezTo>
                              <a:cubicBezTo>
                                <a:pt x="1260" y="7144"/>
                                <a:pt x="846" y="6479"/>
                                <a:pt x="591" y="5894"/>
                              </a:cubicBezTo>
                              <a:cubicBezTo>
                                <a:pt x="336" y="5309"/>
                                <a:pt x="208" y="4677"/>
                                <a:pt x="125" y="4122"/>
                              </a:cubicBezTo>
                              <a:cubicBezTo>
                                <a:pt x="42" y="3567"/>
                                <a:pt x="0" y="3032"/>
                                <a:pt x="95" y="2562"/>
                              </a:cubicBezTo>
                              <a:cubicBezTo>
                                <a:pt x="190" y="2092"/>
                                <a:pt x="415" y="1665"/>
                                <a:pt x="695" y="1302"/>
                              </a:cubicBezTo>
                              <a:cubicBezTo>
                                <a:pt x="975" y="939"/>
                                <a:pt x="1398" y="596"/>
                                <a:pt x="1775" y="386"/>
                              </a:cubicBezTo>
                              <a:cubicBezTo>
                                <a:pt x="2152" y="176"/>
                                <a:pt x="2617" y="84"/>
                                <a:pt x="2959" y="42"/>
                              </a:cubicBezTo>
                              <a:cubicBezTo>
                                <a:pt x="3301" y="0"/>
                                <a:pt x="3466" y="94"/>
                                <a:pt x="3829" y="134"/>
                              </a:cubicBezTo>
                              <a:cubicBezTo>
                                <a:pt x="4192" y="174"/>
                                <a:pt x="4720" y="282"/>
                                <a:pt x="5135" y="282"/>
                              </a:cubicBezTo>
                              <a:cubicBezTo>
                                <a:pt x="5550" y="282"/>
                                <a:pt x="5979" y="177"/>
                                <a:pt x="6319" y="134"/>
                              </a:cubicBezTo>
                              <a:cubicBezTo>
                                <a:pt x="6659" y="91"/>
                                <a:pt x="6882" y="9"/>
                                <a:pt x="7175" y="26"/>
                              </a:cubicBezTo>
                              <a:cubicBezTo>
                                <a:pt x="7468" y="43"/>
                                <a:pt x="7753" y="90"/>
                                <a:pt x="8075" y="238"/>
                              </a:cubicBezTo>
                              <a:cubicBezTo>
                                <a:pt x="8397" y="386"/>
                                <a:pt x="8809" y="631"/>
                                <a:pt x="9109" y="914"/>
                              </a:cubicBezTo>
                              <a:cubicBezTo>
                                <a:pt x="9409" y="1197"/>
                                <a:pt x="9702" y="1604"/>
                                <a:pt x="9875" y="1934"/>
                              </a:cubicBezTo>
                              <a:cubicBezTo>
                                <a:pt x="10048" y="2264"/>
                                <a:pt x="10118" y="2482"/>
                                <a:pt x="10145" y="2894"/>
                              </a:cubicBezTo>
                              <a:cubicBezTo>
                                <a:pt x="10172" y="3306"/>
                                <a:pt x="10144" y="3886"/>
                                <a:pt x="10039" y="4406"/>
                              </a:cubicBezTo>
                              <a:cubicBezTo>
                                <a:pt x="9934" y="4926"/>
                                <a:pt x="9727" y="5536"/>
                                <a:pt x="9515" y="6014"/>
                              </a:cubicBezTo>
                              <a:cubicBezTo>
                                <a:pt x="9303" y="6492"/>
                                <a:pt x="9088" y="6857"/>
                                <a:pt x="8765" y="7274"/>
                              </a:cubicBezTo>
                              <a:cubicBezTo>
                                <a:pt x="8442" y="7691"/>
                                <a:pt x="7966" y="8174"/>
                                <a:pt x="7579" y="8518"/>
                              </a:cubicBezTo>
                              <a:cubicBezTo>
                                <a:pt x="7192" y="8862"/>
                                <a:pt x="6685" y="9182"/>
                                <a:pt x="6443" y="9340"/>
                              </a:cubicBezTo>
                              <a:cubicBezTo>
                                <a:pt x="6201" y="9498"/>
                                <a:pt x="6365" y="9444"/>
                                <a:pt x="6128" y="9466"/>
                              </a:cubicBezTo>
                              <a:cubicBezTo>
                                <a:pt x="5891" y="9488"/>
                                <a:pt x="5360" y="9475"/>
                                <a:pt x="5023" y="9475"/>
                              </a:cubicBezTo>
                              <a:cubicBezTo>
                                <a:pt x="4686" y="9475"/>
                                <a:pt x="4281" y="9466"/>
                                <a:pt x="4103" y="9463"/>
                              </a:cubicBezTo>
                              <a:cubicBezTo>
                                <a:pt x="3925" y="9460"/>
                                <a:pt x="4005" y="9474"/>
                                <a:pt x="3953" y="9457"/>
                              </a:cubicBezTo>
                              <a:cubicBezTo>
                                <a:pt x="3901" y="9440"/>
                                <a:pt x="3825" y="9383"/>
                                <a:pt x="3791" y="9364"/>
                              </a:cubicBezTo>
                              <a:close/>
                            </a:path>
                          </a:pathLst>
                        </a:custGeom>
                        <a:noFill/>
                        <a:ln w="254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left:0;text-align:left;margin-left:-45.55pt;margin-top:44.25pt;width:515.05pt;height:480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172,9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" path="m3791,9364c3625,9264,3315,9122,2959,8834,2603,8546,2050,8124,1655,7634,1260,7144,846,6479,591,5894,336,5309,208,4677,125,4122,42,3567,,3032,95,2562,190,2092,415,1665,695,1302,975,939,1398,596,1775,386,2152,176,2617,84,2959,42v342,-42,507,52,870,92c4192,174,4720,282,5135,282v415,,844,-105,1184,-148c6659,91,6882,9,7175,26v293,17,578,64,900,212c8397,386,8809,631,9109,914v300,283,593,690,766,1020c10048,2264,10118,2482,10145,2894v27,412,-1,992,-106,1512c9934,4926,9727,5536,9515,6014v-212,478,-427,843,-750,1260c8442,7691,7966,8174,7579,8518v-387,344,-894,664,-1136,822c6201,9498,6365,9444,6128,9466v-237,22,-768,9,-1105,9c4686,9475,4281,9466,4103,9463v-178,-3,-98,11,-150,-6c3901,9440,3825,9383,3791,9364xe" filled="f" strokecolor="#f60" strokeweight="2pt">
                <v:path arrowok="t" o:connecttype="custom" o:connectlocs="2437814,6021265;1902794,5680463;1064253,4908836;380044,3789976;80382,2650540;61090,1647424;446922,837216;1141419,248207;1902794,27007;2462250,86165;3302077,181332;4063452,86165;4613905,16719;5192653,153039;5857570,587723;6350148,1243606;6523773,1860908;6455609,2833158;6118649,3867139;5636359,4677347;4873699,5477268;4143190,6005832;3940629,6086853;3230055,6092640;2638446,6084924;2541988,6081066;2437814,6021265" o:connectangles="0,0,0,0,0,0,0,0,0,0,0,0,0,0,0,0,0,0,0,0,0,0,0,0,0,0,0"/>
              </v:shape>
            </w:pict>
          </mc:Fallback>
        </mc:AlternateContent>
      </w:r>
    </w:p>
    <w:sectPr w:rsidR="009F0F3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840"/>
  <w:drawingGridHorizontalSpacing w:val="2"/>
  <w:drawingGridVerticalSpacing w:val="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BE9"/>
    <w:rsid w:val="009F0F38"/>
    <w:rsid w:val="00E4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  <o:colormru v:ext="edit" colors="#6fc,#9fc,#39f,#cff,#fcc,#ff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 Black" w:hAnsi="Arial Black"/>
      <w:color w:val="FFFFFF"/>
      <w:sz w:val="96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eastAsia="HGP創英角ｺﾞｼｯｸUB" w:hAnsi="Times New Roman"/>
      <w:b/>
      <w:bCs/>
      <w:color w:val="FFFFFF"/>
      <w:sz w:val="9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Edwardian Script ITC" w:hAnsi="Edwardian Script ITC"/>
      <w:b/>
      <w:bCs/>
      <w:color w:val="FFFFFF"/>
      <w:sz w:val="180"/>
      <w:szCs w:val="18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semiHidden/>
    <w:rPr>
      <w:rFonts w:eastAsia="ＭＳ ゴシック"/>
      <w:sz w:val="20"/>
    </w:rPr>
  </w:style>
  <w:style w:type="paragraph" w:styleId="30">
    <w:name w:val="Body Text 3"/>
    <w:basedOn w:val="a"/>
    <w:semiHidden/>
    <w:rPr>
      <w:rFonts w:eastAsia="ＭＳ ゴシック"/>
      <w:color w:val="FF000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 Black" w:hAnsi="Arial Black"/>
      <w:color w:val="FFFFFF"/>
      <w:sz w:val="96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eastAsia="HGP創英角ｺﾞｼｯｸUB" w:hAnsi="Times New Roman"/>
      <w:b/>
      <w:bCs/>
      <w:color w:val="FFFFFF"/>
      <w:sz w:val="9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Edwardian Script ITC" w:hAnsi="Edwardian Script ITC"/>
      <w:b/>
      <w:bCs/>
      <w:color w:val="FFFFFF"/>
      <w:sz w:val="180"/>
      <w:szCs w:val="18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semiHidden/>
    <w:rPr>
      <w:rFonts w:eastAsia="ＭＳ ゴシック"/>
      <w:sz w:val="20"/>
    </w:rPr>
  </w:style>
  <w:style w:type="paragraph" w:styleId="30">
    <w:name w:val="Body Text 3"/>
    <w:basedOn w:val="a"/>
    <w:semiHidden/>
    <w:rPr>
      <w:rFonts w:eastAsia="ＭＳ ゴシック"/>
      <w:color w:val="FF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ikaku2.NAKAGAWA\&#12487;&#12473;&#12463;&#12488;&#12483;&#12503;\bl1-tpop02-o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bl1-tpop02-o.dot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株式会社　中川製作所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kikaku2</dc:creator>
  <cp:lastModifiedBy>akihiro_kubo</cp:lastModifiedBy>
  <cp:revision>2</cp:revision>
  <cp:lastPrinted>2008-06-12T02:44:00Z</cp:lastPrinted>
  <dcterms:created xsi:type="dcterms:W3CDTF">2016-11-08T04:29:00Z</dcterms:created>
  <dcterms:modified xsi:type="dcterms:W3CDTF">2016-11-08T04:29:00Z</dcterms:modified>
</cp:coreProperties>
</file>